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C1C88" w14:textId="77777777" w:rsidR="00B75382" w:rsidRDefault="00B75382" w:rsidP="00B75382">
      <w:pPr>
        <w:jc w:val="left"/>
        <w:rPr>
          <w:sz w:val="28"/>
          <w:szCs w:val="28"/>
        </w:rPr>
      </w:pPr>
    </w:p>
    <w:p w14:paraId="26CF6839" w14:textId="77777777" w:rsidR="00B75382" w:rsidRPr="00774E01" w:rsidRDefault="00B75382" w:rsidP="00B75382">
      <w:pPr>
        <w:jc w:val="left"/>
        <w:rPr>
          <w:color w:val="1DE800"/>
          <w:sz w:val="28"/>
          <w:szCs w:val="28"/>
        </w:rPr>
      </w:pPr>
      <w:r w:rsidRPr="00774E01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F04DB2CF0F17A141B8CEBA643F28827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DDE0BE0" w14:textId="6DBB7B6F" w:rsidR="00B75382" w:rsidRPr="002528D7" w:rsidRDefault="00B75382" w:rsidP="00B75382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SYSTEM ACCESS – STARTER LEAVER MOVER FORM</w:t>
          </w:r>
        </w:p>
      </w:sdtContent>
    </w:sdt>
    <w:p w14:paraId="4A7A80EB" w14:textId="296241CC" w:rsidR="00B75382" w:rsidRPr="002528D7" w:rsidRDefault="00000000" w:rsidP="00B75382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378210157419574C8302574806482759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B75382">
            <w:t>System Access</w:t>
          </w:r>
        </w:sdtContent>
      </w:sdt>
    </w:p>
    <w:p w14:paraId="72B91640" w14:textId="26C72AC4" w:rsidR="00FC7F36" w:rsidRDefault="004D31AB" w:rsidP="009D7C26">
      <w:pPr>
        <w:pStyle w:val="Heading1"/>
        <w:jc w:val="center"/>
      </w:pPr>
      <w:r>
        <w:lastRenderedPageBreak/>
        <w:t>ACCESS FORM</w:t>
      </w:r>
    </w:p>
    <w:p w14:paraId="39C49278" w14:textId="77777777" w:rsidR="00774E01" w:rsidRDefault="00774E01" w:rsidP="004D31AB">
      <w:pPr>
        <w:pStyle w:val="Heading2"/>
      </w:pPr>
    </w:p>
    <w:p w14:paraId="3AFFCA1C" w14:textId="6361CB63" w:rsidR="004D31AB" w:rsidRDefault="004D31AB" w:rsidP="004D31AB">
      <w:pPr>
        <w:pStyle w:val="Heading2"/>
      </w:pPr>
      <w:r>
        <w:t xml:space="preserve">Date: </w:t>
      </w:r>
    </w:p>
    <w:p w14:paraId="3B3CD457" w14:textId="086237B5" w:rsidR="00CE2137" w:rsidRDefault="004D31AB" w:rsidP="004D31AB">
      <w:pPr>
        <w:pStyle w:val="Heading2"/>
      </w:pPr>
      <w:r>
        <w:t>Name of Requestor:</w:t>
      </w:r>
    </w:p>
    <w:p w14:paraId="53731FA0" w14:textId="0B435A1A" w:rsidR="004D31AB" w:rsidRPr="004D31AB" w:rsidRDefault="006B0296" w:rsidP="004D31AB">
      <w:pPr>
        <w:pStyle w:val="Heading2"/>
      </w:pPr>
      <w:r>
        <w:t>Employee requiring</w:t>
      </w:r>
      <w:r w:rsidR="004D31AB">
        <w:t xml:space="preserve"> ACCESS:</w:t>
      </w:r>
    </w:p>
    <w:p w14:paraId="27AAD3F7" w14:textId="7AB4C092" w:rsidR="00CE2137" w:rsidRDefault="004D31AB" w:rsidP="004D31AB">
      <w:pPr>
        <w:pStyle w:val="Heading2"/>
      </w:pPr>
      <w:r>
        <w:t>Line Manager of Employee:</w:t>
      </w:r>
    </w:p>
    <w:p w14:paraId="034CA60B" w14:textId="484F09A1" w:rsidR="004D31AB" w:rsidRDefault="004D31AB" w:rsidP="006B0296">
      <w:pPr>
        <w:pStyle w:val="Heading2"/>
      </w:pPr>
      <w:r>
        <w:t>Access Authorised by:</w:t>
      </w:r>
      <w:r w:rsidR="006B0296">
        <w:t xml:space="preserve"> </w:t>
      </w:r>
    </w:p>
    <w:p w14:paraId="57EE3154" w14:textId="77777777" w:rsidR="00774E01" w:rsidRDefault="00774E01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1B312FAB" w14:textId="61CEDC81" w:rsidR="00774E01" w:rsidRPr="00774E01" w:rsidRDefault="00774E01" w:rsidP="00774E01">
      <w:pPr>
        <w:pStyle w:val="Heading1"/>
      </w:pPr>
      <w:r>
        <w:lastRenderedPageBreak/>
        <w:t xml:space="preserve">ACCESS </w:t>
      </w:r>
    </w:p>
    <w:p w14:paraId="18F41733" w14:textId="35C100F8" w:rsidR="006B0296" w:rsidRPr="00774E01" w:rsidRDefault="006B0296" w:rsidP="006B0296">
      <w:pPr>
        <w:rPr>
          <w:color w:val="1DE800"/>
        </w:rPr>
      </w:pPr>
      <w:r w:rsidRPr="00774E01">
        <w:rPr>
          <w:color w:val="1DE800"/>
        </w:rPr>
        <w:t xml:space="preserve">[Guidance: when deploying for first time consider listing and </w:t>
      </w:r>
      <w:r w:rsidR="00774E01" w:rsidRPr="00774E01">
        <w:rPr>
          <w:color w:val="1DE800"/>
        </w:rPr>
        <w:t>prepopulating</w:t>
      </w:r>
      <w:r w:rsidRPr="00774E01">
        <w:rPr>
          <w:color w:val="1DE800"/>
        </w:rPr>
        <w:t xml:space="preserve"> the list of systems in the table]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D31AB" w14:paraId="7DE7B2EC" w14:textId="77777777" w:rsidTr="00774E01">
        <w:tc>
          <w:tcPr>
            <w:tcW w:w="2254" w:type="dxa"/>
            <w:shd w:val="clear" w:color="auto" w:fill="000000" w:themeFill="text1"/>
          </w:tcPr>
          <w:p w14:paraId="0AF3AD04" w14:textId="0B7874D0" w:rsidR="004D31AB" w:rsidRPr="00774E01" w:rsidRDefault="004D31AB" w:rsidP="006B0296">
            <w:pPr>
              <w:jc w:val="center"/>
              <w:rPr>
                <w:color w:val="FFFFFF" w:themeColor="background1"/>
              </w:rPr>
            </w:pPr>
            <w:r w:rsidRPr="00774E01">
              <w:rPr>
                <w:color w:val="FFFFFF" w:themeColor="background1"/>
              </w:rPr>
              <w:t>System</w:t>
            </w:r>
          </w:p>
        </w:tc>
        <w:tc>
          <w:tcPr>
            <w:tcW w:w="2254" w:type="dxa"/>
            <w:shd w:val="clear" w:color="auto" w:fill="000000" w:themeFill="text1"/>
          </w:tcPr>
          <w:p w14:paraId="414117C5" w14:textId="231118FE" w:rsidR="004D31AB" w:rsidRPr="00774E01" w:rsidRDefault="004D31AB" w:rsidP="006B0296">
            <w:pPr>
              <w:jc w:val="center"/>
              <w:rPr>
                <w:color w:val="FFFFFF" w:themeColor="background1"/>
              </w:rPr>
            </w:pPr>
            <w:r w:rsidRPr="00774E01">
              <w:rPr>
                <w:color w:val="FFFFFF" w:themeColor="background1"/>
              </w:rPr>
              <w:t>Date Required</w:t>
            </w:r>
          </w:p>
        </w:tc>
        <w:tc>
          <w:tcPr>
            <w:tcW w:w="2254" w:type="dxa"/>
            <w:shd w:val="clear" w:color="auto" w:fill="000000" w:themeFill="text1"/>
          </w:tcPr>
          <w:p w14:paraId="7939A592" w14:textId="4A8B2D79" w:rsidR="004D31AB" w:rsidRPr="00774E01" w:rsidRDefault="004D31AB" w:rsidP="006B0296">
            <w:pPr>
              <w:jc w:val="center"/>
              <w:rPr>
                <w:color w:val="FFFFFF" w:themeColor="background1"/>
              </w:rPr>
            </w:pPr>
            <w:r w:rsidRPr="00774E01">
              <w:rPr>
                <w:color w:val="FFFFFF" w:themeColor="background1"/>
              </w:rPr>
              <w:t xml:space="preserve">Create/ </w:t>
            </w:r>
            <w:r w:rsidR="006B0296" w:rsidRPr="00774E01">
              <w:rPr>
                <w:color w:val="FFFFFF" w:themeColor="background1"/>
              </w:rPr>
              <w:t xml:space="preserve">Amend / </w:t>
            </w:r>
            <w:r w:rsidRPr="00774E01">
              <w:rPr>
                <w:color w:val="FFFFFF" w:themeColor="background1"/>
              </w:rPr>
              <w:t>Remove</w:t>
            </w:r>
          </w:p>
        </w:tc>
        <w:tc>
          <w:tcPr>
            <w:tcW w:w="2254" w:type="dxa"/>
            <w:shd w:val="clear" w:color="auto" w:fill="000000" w:themeFill="text1"/>
          </w:tcPr>
          <w:p w14:paraId="3391DD68" w14:textId="1BE3C139" w:rsidR="004D31AB" w:rsidRPr="00774E01" w:rsidRDefault="006B0296" w:rsidP="006B0296">
            <w:pPr>
              <w:jc w:val="center"/>
              <w:rPr>
                <w:color w:val="FFFFFF" w:themeColor="background1"/>
              </w:rPr>
            </w:pPr>
            <w:r w:rsidRPr="00774E01">
              <w:rPr>
                <w:color w:val="FFFFFF" w:themeColor="background1"/>
              </w:rPr>
              <w:t>Notes</w:t>
            </w:r>
          </w:p>
        </w:tc>
      </w:tr>
      <w:tr w:rsidR="004D31AB" w14:paraId="7BC567CB" w14:textId="77777777" w:rsidTr="004D31AB">
        <w:tc>
          <w:tcPr>
            <w:tcW w:w="2254" w:type="dxa"/>
          </w:tcPr>
          <w:p w14:paraId="3CC80743" w14:textId="77777777" w:rsidR="004D31AB" w:rsidRDefault="004D31AB" w:rsidP="004D31AB"/>
        </w:tc>
        <w:tc>
          <w:tcPr>
            <w:tcW w:w="2254" w:type="dxa"/>
          </w:tcPr>
          <w:p w14:paraId="60CB752C" w14:textId="77777777" w:rsidR="004D31AB" w:rsidRDefault="004D31AB" w:rsidP="004D31AB"/>
        </w:tc>
        <w:tc>
          <w:tcPr>
            <w:tcW w:w="2254" w:type="dxa"/>
          </w:tcPr>
          <w:p w14:paraId="785AFF09" w14:textId="77777777" w:rsidR="004D31AB" w:rsidRDefault="004D31AB" w:rsidP="004D31AB"/>
        </w:tc>
        <w:tc>
          <w:tcPr>
            <w:tcW w:w="2254" w:type="dxa"/>
          </w:tcPr>
          <w:p w14:paraId="55F6E53E" w14:textId="77777777" w:rsidR="004D31AB" w:rsidRDefault="004D31AB" w:rsidP="004D31AB"/>
        </w:tc>
      </w:tr>
      <w:tr w:rsidR="004D31AB" w14:paraId="12369317" w14:textId="77777777" w:rsidTr="004D31AB">
        <w:tc>
          <w:tcPr>
            <w:tcW w:w="2254" w:type="dxa"/>
          </w:tcPr>
          <w:p w14:paraId="5F2BC2A4" w14:textId="77777777" w:rsidR="004D31AB" w:rsidRDefault="004D31AB" w:rsidP="004D31AB"/>
        </w:tc>
        <w:tc>
          <w:tcPr>
            <w:tcW w:w="2254" w:type="dxa"/>
          </w:tcPr>
          <w:p w14:paraId="2CD6FCFF" w14:textId="77777777" w:rsidR="004D31AB" w:rsidRDefault="004D31AB" w:rsidP="004D31AB"/>
        </w:tc>
        <w:tc>
          <w:tcPr>
            <w:tcW w:w="2254" w:type="dxa"/>
          </w:tcPr>
          <w:p w14:paraId="4EB4A04C" w14:textId="77777777" w:rsidR="004D31AB" w:rsidRDefault="004D31AB" w:rsidP="004D31AB"/>
        </w:tc>
        <w:tc>
          <w:tcPr>
            <w:tcW w:w="2254" w:type="dxa"/>
          </w:tcPr>
          <w:p w14:paraId="02765F67" w14:textId="77777777" w:rsidR="004D31AB" w:rsidRDefault="004D31AB" w:rsidP="004D31AB"/>
        </w:tc>
      </w:tr>
      <w:tr w:rsidR="004D31AB" w14:paraId="3AAE4ABE" w14:textId="77777777" w:rsidTr="004D31AB">
        <w:tc>
          <w:tcPr>
            <w:tcW w:w="2254" w:type="dxa"/>
          </w:tcPr>
          <w:p w14:paraId="52B59453" w14:textId="77777777" w:rsidR="004D31AB" w:rsidRDefault="004D31AB" w:rsidP="004D31AB"/>
        </w:tc>
        <w:tc>
          <w:tcPr>
            <w:tcW w:w="2254" w:type="dxa"/>
          </w:tcPr>
          <w:p w14:paraId="1B082320" w14:textId="77777777" w:rsidR="004D31AB" w:rsidRDefault="004D31AB" w:rsidP="004D31AB"/>
        </w:tc>
        <w:tc>
          <w:tcPr>
            <w:tcW w:w="2254" w:type="dxa"/>
          </w:tcPr>
          <w:p w14:paraId="2238367A" w14:textId="77777777" w:rsidR="004D31AB" w:rsidRDefault="004D31AB" w:rsidP="004D31AB"/>
        </w:tc>
        <w:tc>
          <w:tcPr>
            <w:tcW w:w="2254" w:type="dxa"/>
          </w:tcPr>
          <w:p w14:paraId="618EB478" w14:textId="77777777" w:rsidR="004D31AB" w:rsidRDefault="004D31AB" w:rsidP="004D31AB"/>
        </w:tc>
      </w:tr>
      <w:tr w:rsidR="006B0296" w14:paraId="2B25D9FE" w14:textId="77777777" w:rsidTr="004D31AB">
        <w:tc>
          <w:tcPr>
            <w:tcW w:w="2254" w:type="dxa"/>
          </w:tcPr>
          <w:p w14:paraId="1B932AB1" w14:textId="77777777" w:rsidR="006B0296" w:rsidRDefault="006B0296" w:rsidP="004D31AB"/>
        </w:tc>
        <w:tc>
          <w:tcPr>
            <w:tcW w:w="2254" w:type="dxa"/>
          </w:tcPr>
          <w:p w14:paraId="77D9800B" w14:textId="77777777" w:rsidR="006B0296" w:rsidRDefault="006B0296" w:rsidP="004D31AB"/>
        </w:tc>
        <w:tc>
          <w:tcPr>
            <w:tcW w:w="2254" w:type="dxa"/>
          </w:tcPr>
          <w:p w14:paraId="6E122B97" w14:textId="77777777" w:rsidR="006B0296" w:rsidRDefault="006B0296" w:rsidP="004D31AB"/>
        </w:tc>
        <w:tc>
          <w:tcPr>
            <w:tcW w:w="2254" w:type="dxa"/>
          </w:tcPr>
          <w:p w14:paraId="4A1F3AF6" w14:textId="77777777" w:rsidR="006B0296" w:rsidRDefault="006B0296" w:rsidP="004D31AB"/>
        </w:tc>
      </w:tr>
      <w:tr w:rsidR="006B0296" w14:paraId="148601F4" w14:textId="77777777" w:rsidTr="004D31AB">
        <w:tc>
          <w:tcPr>
            <w:tcW w:w="2254" w:type="dxa"/>
          </w:tcPr>
          <w:p w14:paraId="0CAFE106" w14:textId="77777777" w:rsidR="006B0296" w:rsidRDefault="006B0296" w:rsidP="004D31AB"/>
        </w:tc>
        <w:tc>
          <w:tcPr>
            <w:tcW w:w="2254" w:type="dxa"/>
          </w:tcPr>
          <w:p w14:paraId="52585887" w14:textId="77777777" w:rsidR="006B0296" w:rsidRDefault="006B0296" w:rsidP="004D31AB"/>
        </w:tc>
        <w:tc>
          <w:tcPr>
            <w:tcW w:w="2254" w:type="dxa"/>
          </w:tcPr>
          <w:p w14:paraId="22491979" w14:textId="77777777" w:rsidR="006B0296" w:rsidRDefault="006B0296" w:rsidP="004D31AB"/>
        </w:tc>
        <w:tc>
          <w:tcPr>
            <w:tcW w:w="2254" w:type="dxa"/>
          </w:tcPr>
          <w:p w14:paraId="6962F60B" w14:textId="77777777" w:rsidR="006B0296" w:rsidRDefault="006B0296" w:rsidP="004D31AB"/>
        </w:tc>
      </w:tr>
    </w:tbl>
    <w:p w14:paraId="15CCE19C" w14:textId="77777777" w:rsidR="004D31AB" w:rsidRPr="004D31AB" w:rsidRDefault="004D31AB" w:rsidP="004D31AB"/>
    <w:sectPr w:rsidR="004D31AB" w:rsidRPr="004D31A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A0FA0" w14:textId="77777777" w:rsidR="008A7A6C" w:rsidRDefault="008A7A6C" w:rsidP="00FC7F36">
      <w:pPr>
        <w:spacing w:line="240" w:lineRule="auto"/>
      </w:pPr>
      <w:r>
        <w:separator/>
      </w:r>
    </w:p>
  </w:endnote>
  <w:endnote w:type="continuationSeparator" w:id="0">
    <w:p w14:paraId="3A46B043" w14:textId="77777777" w:rsidR="008A7A6C" w:rsidRDefault="008A7A6C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ED2A3" w14:textId="77777777" w:rsidR="00774E01" w:rsidRPr="00BB5374" w:rsidRDefault="00774E01" w:rsidP="00774E01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0FA3721D" w14:textId="77777777" w:rsidR="00774E01" w:rsidRPr="00BB5374" w:rsidRDefault="00774E01" w:rsidP="00774E01">
    <w:pPr>
      <w:pStyle w:val="Footer"/>
      <w:tabs>
        <w:tab w:val="clear" w:pos="9026"/>
      </w:tabs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  <w:r>
      <w:rPr>
        <w:color w:val="000000" w:themeColor="text1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492AB" w14:textId="77777777" w:rsidR="008A7A6C" w:rsidRDefault="008A7A6C" w:rsidP="00FC7F36">
      <w:pPr>
        <w:spacing w:line="240" w:lineRule="auto"/>
      </w:pPr>
      <w:r>
        <w:separator/>
      </w:r>
    </w:p>
  </w:footnote>
  <w:footnote w:type="continuationSeparator" w:id="0">
    <w:p w14:paraId="44E83BB1" w14:textId="77777777" w:rsidR="008A7A6C" w:rsidRDefault="008A7A6C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EE9E" w14:textId="5211428B" w:rsidR="00774E01" w:rsidRDefault="00774E01" w:rsidP="00774E01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4BF2D0B" wp14:editId="552FD1CA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D64F5C6CA303D941A4FF85D62FFA2D9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SYSTEM ACCESS – STARTER LEAVER MOVER FORM</w:t>
        </w:r>
      </w:sdtContent>
    </w:sdt>
  </w:p>
  <w:p w14:paraId="19A40D80" w14:textId="77777777" w:rsidR="00774E01" w:rsidRDefault="00774E01" w:rsidP="00774E01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45A6A2C5" w14:textId="77777777" w:rsidR="00774E01" w:rsidRDefault="00774E01" w:rsidP="00774E01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AB"/>
    <w:rsid w:val="0004472E"/>
    <w:rsid w:val="000C36D2"/>
    <w:rsid w:val="000E4947"/>
    <w:rsid w:val="001A5BB8"/>
    <w:rsid w:val="0033057B"/>
    <w:rsid w:val="00365BB8"/>
    <w:rsid w:val="00411E04"/>
    <w:rsid w:val="004346F6"/>
    <w:rsid w:val="00435537"/>
    <w:rsid w:val="004C7649"/>
    <w:rsid w:val="004D31AB"/>
    <w:rsid w:val="004D411C"/>
    <w:rsid w:val="0057049B"/>
    <w:rsid w:val="006B0296"/>
    <w:rsid w:val="006C1BC7"/>
    <w:rsid w:val="006E0D07"/>
    <w:rsid w:val="00723E58"/>
    <w:rsid w:val="00774E01"/>
    <w:rsid w:val="0087611C"/>
    <w:rsid w:val="008A7A6C"/>
    <w:rsid w:val="00923A64"/>
    <w:rsid w:val="009D7C26"/>
    <w:rsid w:val="00A16120"/>
    <w:rsid w:val="00A264BD"/>
    <w:rsid w:val="00A418B5"/>
    <w:rsid w:val="00A71201"/>
    <w:rsid w:val="00AE2B2B"/>
    <w:rsid w:val="00B55C04"/>
    <w:rsid w:val="00B75382"/>
    <w:rsid w:val="00BB5374"/>
    <w:rsid w:val="00CD6C87"/>
    <w:rsid w:val="00CE2137"/>
    <w:rsid w:val="00E16585"/>
    <w:rsid w:val="00E26DB6"/>
    <w:rsid w:val="00E81BCB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1D09B"/>
  <w15:chartTrackingRefBased/>
  <w15:docId w15:val="{989AA08B-394D-4C6D-86F1-719DBB95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4D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%20(Personal)\0%20-%20Tom%20Barker%20Ltd\2%20-%20Product\Templates\Information%20Security%20Policy%20Template%20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04DB2CF0F17A141B8CEBA643F2882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0F436-C2FE-B649-A7E7-EED8DE1855E6}"/>
      </w:docPartPr>
      <w:docPartBody>
        <w:p w:rsidR="008F241F" w:rsidRDefault="004D380F" w:rsidP="004D380F">
          <w:pPr>
            <w:pStyle w:val="F04DB2CF0F17A141B8CEBA643F288274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378210157419574C8302574806482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4AEA07-FFAB-0B41-957D-6EA4B5AD4A0B}"/>
      </w:docPartPr>
      <w:docPartBody>
        <w:p w:rsidR="008F241F" w:rsidRDefault="004D380F" w:rsidP="004D380F">
          <w:pPr>
            <w:pStyle w:val="378210157419574C8302574806482759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D64F5C6CA303D941A4FF85D62FFA2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BCF3CE-C450-0645-9A1F-630A7A470AC5}"/>
      </w:docPartPr>
      <w:docPartBody>
        <w:p w:rsidR="00000000" w:rsidRDefault="008F241F" w:rsidP="008F241F">
          <w:pPr>
            <w:pStyle w:val="D64F5C6CA303D941A4FF85D62FFA2D9C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2E2"/>
    <w:rsid w:val="001D72E2"/>
    <w:rsid w:val="004D380F"/>
    <w:rsid w:val="008F241F"/>
    <w:rsid w:val="00C2007E"/>
    <w:rsid w:val="00E4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241F"/>
    <w:rPr>
      <w:color w:val="808080"/>
    </w:rPr>
  </w:style>
  <w:style w:type="paragraph" w:customStyle="1" w:styleId="D64F5C6CA303D941A4FF85D62FFA2D9C">
    <w:name w:val="D64F5C6CA303D941A4FF85D62FFA2D9C"/>
    <w:rsid w:val="008F241F"/>
    <w:pPr>
      <w:spacing w:after="0" w:line="240" w:lineRule="auto"/>
    </w:pPr>
    <w:rPr>
      <w:sz w:val="24"/>
      <w:szCs w:val="24"/>
    </w:rPr>
  </w:style>
  <w:style w:type="paragraph" w:customStyle="1" w:styleId="F04DB2CF0F17A141B8CEBA643F288274">
    <w:name w:val="F04DB2CF0F17A141B8CEBA643F288274"/>
    <w:rsid w:val="004D380F"/>
    <w:pPr>
      <w:spacing w:after="0" w:line="240" w:lineRule="auto"/>
    </w:pPr>
    <w:rPr>
      <w:sz w:val="24"/>
      <w:szCs w:val="24"/>
    </w:rPr>
  </w:style>
  <w:style w:type="paragraph" w:customStyle="1" w:styleId="378210157419574C8302574806482759">
    <w:name w:val="378210157419574C8302574806482759"/>
    <w:rsid w:val="004D380F"/>
    <w:pPr>
      <w:spacing w:after="0" w:line="240" w:lineRule="auto"/>
    </w:pPr>
    <w:rPr>
      <w:sz w:val="24"/>
      <w:szCs w:val="24"/>
    </w:rPr>
  </w:style>
  <w:style w:type="paragraph" w:customStyle="1" w:styleId="0D1BDB6B37DF9D408D153E7F99D17F2D">
    <w:name w:val="0D1BDB6B37DF9D408D153E7F99D17F2D"/>
    <w:rsid w:val="004D380F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6767-28F5-1743-888C-4AAC61ED7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 (Personal)\0 - Tom Barker Ltd\2 - Product\Templates\Information Security Policy Template 2.dotx</Template>
  <TotalTime>1</TotalTime>
  <Pages>3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382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 ACCESS – STARTER LEAVER MOVER FORM</dc:title>
  <dc:subject>System Access</dc:subject>
  <dc:creator>Stuart Barker</dc:creator>
  <cp:keywords/>
  <dc:description/>
  <cp:lastModifiedBy>Stuart Barker</cp:lastModifiedBy>
  <cp:revision>3</cp:revision>
  <cp:lastPrinted>2019-06-24T11:15:00Z</cp:lastPrinted>
  <dcterms:created xsi:type="dcterms:W3CDTF">2021-01-25T11:16:00Z</dcterms:created>
  <dcterms:modified xsi:type="dcterms:W3CDTF">2022-11-05T16:04:00Z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